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E17196" w:rsidRPr="00E17196" w:rsidTr="00A00B52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E17196" w:rsidRPr="008C779C" w:rsidRDefault="00E17196" w:rsidP="00A00B52">
            <w:pPr>
              <w:suppressAutoHyphens w:val="0"/>
              <w:jc w:val="center"/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8C77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8C779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Epson</w:t>
            </w:r>
            <w:r w:rsidRPr="008C77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8C779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Projector</w:t>
            </w:r>
            <w:r w:rsidRPr="008C77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8C779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EH</w:t>
            </w:r>
            <w:r w:rsidRPr="008C77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-</w:t>
            </w:r>
            <w:r w:rsidRPr="008C779C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TW</w:t>
            </w:r>
            <w:r w:rsidRPr="008C779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840 - </w:t>
            </w:r>
            <w:r w:rsidRPr="00E1719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β</w:t>
            </w:r>
            <w:bookmarkStart w:id="0" w:name="_GoBack"/>
            <w:r w:rsidRPr="00E1719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ιντεοπροβολέας</w:t>
            </w:r>
            <w:bookmarkEnd w:id="0"/>
            <w:r w:rsidRPr="00E1719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, μεγάλης προβολής, υψηλής ορατότητας</w:t>
            </w:r>
          </w:p>
        </w:tc>
      </w:tr>
      <w:tr w:rsidR="00E17196" w:rsidRPr="008D329F" w:rsidTr="00A00B52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E17196" w:rsidRPr="008D329F" w:rsidTr="00A00B52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E17196" w:rsidRPr="008D329F" w:rsidTr="00A00B52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17196" w:rsidRPr="008D329F" w:rsidTr="00A00B52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:rsidR="00E17196" w:rsidRPr="008C779C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8C779C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Ευκρίνει</w:t>
            </w:r>
            <w:proofErr w:type="spellEnd"/>
            <w:r w:rsidRPr="008C779C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8C779C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Full HD</w:t>
            </w:r>
          </w:p>
        </w:tc>
        <w:tc>
          <w:tcPr>
            <w:tcW w:w="1080" w:type="dxa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17196" w:rsidRPr="008D329F" w:rsidTr="00A00B52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:rsidR="00E17196" w:rsidRPr="008C779C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8C779C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Φωτεινότητ</w:t>
            </w:r>
            <w:proofErr w:type="spellEnd"/>
            <w:r w:rsidRPr="008C779C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8C779C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4000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lumen</w:t>
            </w:r>
          </w:p>
        </w:tc>
        <w:tc>
          <w:tcPr>
            <w:tcW w:w="1080" w:type="dxa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17196" w:rsidRPr="008D329F" w:rsidTr="00A00B52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:rsidR="00E17196" w:rsidRPr="008C779C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8C779C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Αντίθεση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8C779C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16000:1</w:t>
            </w:r>
          </w:p>
        </w:tc>
        <w:tc>
          <w:tcPr>
            <w:tcW w:w="1080" w:type="dxa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17196" w:rsidRPr="008D329F" w:rsidTr="00A00B52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:rsidR="00E17196" w:rsidRPr="008C779C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Συνδεσιμότητα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Wifi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17196" w:rsidRPr="008D329F" w:rsidTr="00A00B52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:rsidR="00E17196" w:rsidRPr="008C779C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Είσοδοι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2xHDMI, 1x USB</w:t>
            </w:r>
          </w:p>
        </w:tc>
        <w:tc>
          <w:tcPr>
            <w:tcW w:w="1080" w:type="dxa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17196" w:rsidRPr="008D329F" w:rsidTr="00A00B52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</w:t>
            </w: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17196" w:rsidRPr="008D329F" w:rsidRDefault="00E17196" w:rsidP="00A00B5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704CFF" w:rsidRDefault="00704CFF"/>
    <w:sectPr w:rsidR="00704CF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304"/>
    <w:rsid w:val="00096304"/>
    <w:rsid w:val="00704CFF"/>
    <w:rsid w:val="00E1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994F88-F44D-4989-8744-3180270C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196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DCFE3029</Template>
  <TotalTime>1</TotalTime>
  <Pages>1</Pages>
  <Words>60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2025-10-27T09:35:00Z</dcterms:created>
  <dcterms:modified xsi:type="dcterms:W3CDTF">2025-10-27T09:35:00Z</dcterms:modified>
</cp:coreProperties>
</file>